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B817D" w14:textId="77777777" w:rsidR="004C3F30" w:rsidRDefault="00FB76CB" w:rsidP="004C3F30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Calibri" w:eastAsia="Times New Roman" w:hAnsi="Calibri" w:cs="Times New Roman"/>
          <w:b/>
        </w:rPr>
      </w:pPr>
      <w:r w:rsidRPr="00FB76CB">
        <w:rPr>
          <w:rFonts w:ascii="Calibri" w:eastAsia="Times New Roman" w:hAnsi="Calibri" w:cs="Times New Roman"/>
          <w:b/>
        </w:rPr>
        <w:t>KÖTELEZETTSÉGVÁLLALÁSRA, PÉNZÜGYI ELLENJEGYZÉSRE, TELEJESÍTÉS IGAZOLÁSRA, UTALVÁNYOZÁSRA, ÉRVÉNYESÍTÉSRE JOGOSULTAK</w:t>
      </w:r>
    </w:p>
    <w:p w14:paraId="40B37DB7" w14:textId="77777777" w:rsidR="00FB76CB" w:rsidRPr="00FB76CB" w:rsidRDefault="0051327D" w:rsidP="00983FFD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Times New Roman"/>
          <w:b/>
        </w:rPr>
      </w:pPr>
      <w:r w:rsidRPr="0051327D">
        <w:rPr>
          <w:rFonts w:ascii="Calibri" w:eastAsia="Times New Roman" w:hAnsi="Calibri" w:cs="Times New Roman"/>
        </w:rPr>
        <w:t>Megnevezés</w:t>
      </w:r>
      <w:r w:rsidR="00D42361">
        <w:rPr>
          <w:rFonts w:ascii="Calibri" w:eastAsia="Times New Roman" w:hAnsi="Calibri" w:cs="Times New Roman"/>
          <w:b/>
        </w:rPr>
        <w:t xml:space="preserve">: </w:t>
      </w:r>
    </w:p>
    <w:tbl>
      <w:tblPr>
        <w:tblW w:w="10915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410"/>
        <w:gridCol w:w="1417"/>
        <w:gridCol w:w="1843"/>
        <w:gridCol w:w="2126"/>
      </w:tblGrid>
      <w:tr w:rsidR="00FB76CB" w:rsidRPr="00FB76CB" w14:paraId="598583AC" w14:textId="77777777" w:rsidTr="009E64BA">
        <w:trPr>
          <w:trHeight w:hRule="exact" w:val="1163"/>
        </w:trPr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40EA9F23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Sor-</w:t>
            </w:r>
          </w:p>
          <w:p w14:paraId="03E7CA66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szám</w:t>
            </w:r>
          </w:p>
        </w:tc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14:paraId="6E4C65DF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</w:p>
          <w:p w14:paraId="03ED0C68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Jogosult neve</w:t>
            </w:r>
          </w:p>
        </w:tc>
        <w:tc>
          <w:tcPr>
            <w:tcW w:w="2410" w:type="dxa"/>
            <w:vAlign w:val="center"/>
          </w:tcPr>
          <w:p w14:paraId="3801B6F1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</w:p>
          <w:p w14:paraId="34D40821" w14:textId="77777777" w:rsidR="00000C82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Beosztás</w:t>
            </w:r>
            <w:r w:rsidR="00000C82">
              <w:rPr>
                <w:rFonts w:ascii="Calibri" w:eastAsia="Times New Roman" w:hAnsi="Calibri" w:cs="Times New Roman"/>
                <w:b/>
              </w:rPr>
              <w:t>/</w:t>
            </w:r>
          </w:p>
          <w:p w14:paraId="4548A5E4" w14:textId="77777777" w:rsidR="00FB76CB" w:rsidRPr="00FB76CB" w:rsidRDefault="00000C82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szervezeti egység</w:t>
            </w:r>
          </w:p>
        </w:tc>
        <w:tc>
          <w:tcPr>
            <w:tcW w:w="1417" w:type="dxa"/>
            <w:vAlign w:val="center"/>
          </w:tcPr>
          <w:p w14:paraId="0F10F5BF" w14:textId="77777777" w:rsidR="00FB76CB" w:rsidRPr="00FB76CB" w:rsidRDefault="00456D09" w:rsidP="00456D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Jogosult aláírás</w:t>
            </w:r>
            <w:r w:rsidR="0033424D">
              <w:rPr>
                <w:rFonts w:ascii="Calibri" w:eastAsia="Times New Roman" w:hAnsi="Calibri" w:cs="Times New Roman"/>
                <w:b/>
              </w:rPr>
              <w:t xml:space="preserve"> mintája</w:t>
            </w:r>
            <w:r w:rsidRPr="00FB76CB">
              <w:rPr>
                <w:rFonts w:ascii="Calibri" w:eastAsia="Times New Roman" w:hAnsi="Calibri" w:cs="Times New Roman"/>
                <w:b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18B052AB" w14:textId="77777777" w:rsidR="00FB76CB" w:rsidRPr="00FB76CB" w:rsidRDefault="000D5C3C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Törvény alapján a f</w:t>
            </w:r>
            <w:r w:rsidR="00456D09" w:rsidRPr="00FB76CB">
              <w:rPr>
                <w:rFonts w:ascii="Calibri" w:eastAsia="Times New Roman" w:hAnsi="Calibri" w:cs="Times New Roman"/>
                <w:b/>
              </w:rPr>
              <w:t>elhatalmazásra jogosító</w:t>
            </w:r>
            <w:r>
              <w:rPr>
                <w:rFonts w:ascii="Calibri" w:eastAsia="Times New Roman" w:hAnsi="Calibri" w:cs="Times New Roman"/>
                <w:b/>
              </w:rPr>
              <w:t xml:space="preserve"> személy aláírása </w:t>
            </w:r>
            <w:r w:rsidR="00456D09">
              <w:rPr>
                <w:rFonts w:ascii="Calibri" w:eastAsia="Times New Roman" w:hAnsi="Calibri" w:cs="Times New Roman"/>
                <w:b/>
              </w:rPr>
              <w:t>(dátum)</w:t>
            </w:r>
            <w:r w:rsidR="0051327D">
              <w:rPr>
                <w:rStyle w:val="Lbjegyzet-hivatkozs"/>
                <w:rFonts w:ascii="Calibri" w:eastAsia="Times New Roman" w:hAnsi="Calibri" w:cs="Times New Roman"/>
                <w:b/>
              </w:rPr>
              <w:footnoteReference w:id="1"/>
            </w:r>
          </w:p>
          <w:p w14:paraId="3F601907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26" w:type="dxa"/>
            <w:vAlign w:val="center"/>
          </w:tcPr>
          <w:p w14:paraId="64ACF024" w14:textId="77777777" w:rsidR="00FB76CB" w:rsidRPr="00FB76CB" w:rsidRDefault="00456D09" w:rsidP="00456D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Jogosultság megszűntetése (aláírás, dátum)</w:t>
            </w:r>
            <w:r w:rsidR="0051327D">
              <w:rPr>
                <w:rStyle w:val="Lbjegyzet-hivatkozs"/>
                <w:rFonts w:ascii="Calibri" w:eastAsia="Times New Roman" w:hAnsi="Calibri" w:cs="Times New Roman"/>
                <w:b/>
              </w:rPr>
              <w:footnoteReference w:id="2"/>
            </w:r>
          </w:p>
        </w:tc>
      </w:tr>
      <w:tr w:rsidR="00DC6094" w:rsidRPr="00FB76CB" w14:paraId="55B3C681" w14:textId="77777777" w:rsidTr="004C3F30">
        <w:trPr>
          <w:trHeight w:hRule="exact" w:val="593"/>
        </w:trPr>
        <w:tc>
          <w:tcPr>
            <w:tcW w:w="31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14:paraId="72193B38" w14:textId="77777777" w:rsidR="00DC6094" w:rsidRPr="00FB76CB" w:rsidRDefault="00DC6094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Kötelezettségvállaló</w:t>
            </w:r>
          </w:p>
        </w:tc>
        <w:tc>
          <w:tcPr>
            <w:tcW w:w="7796" w:type="dxa"/>
            <w:gridSpan w:val="4"/>
            <w:vAlign w:val="center"/>
          </w:tcPr>
          <w:p w14:paraId="4D01B619" w14:textId="77777777" w:rsidR="00DC6094" w:rsidRPr="00FB76CB" w:rsidRDefault="00DC6094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682E34" w:rsidRPr="00376B6A" w14:paraId="7D45716D" w14:textId="77777777" w:rsidTr="002C3FD0">
        <w:trPr>
          <w:trHeight w:hRule="exact" w:val="272"/>
        </w:trPr>
        <w:tc>
          <w:tcPr>
            <w:tcW w:w="10915" w:type="dxa"/>
            <w:gridSpan w:val="6"/>
            <w:tcBorders>
              <w:top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D33281" w14:textId="77777777" w:rsidR="00682E34" w:rsidRPr="00376B6A" w:rsidRDefault="00682E34" w:rsidP="00682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376B6A">
              <w:rPr>
                <w:rFonts w:ascii="Calibri" w:eastAsia="Times New Roman" w:hAnsi="Calibri" w:cs="Times New Roman"/>
                <w:b/>
              </w:rPr>
              <w:t>1.000.000,- Ft feletti összeg esetén</w:t>
            </w:r>
          </w:p>
        </w:tc>
      </w:tr>
      <w:tr w:rsidR="00FB76CB" w:rsidRPr="00FB76CB" w14:paraId="4150C33A" w14:textId="77777777" w:rsidTr="004C3F30">
        <w:trPr>
          <w:trHeight w:hRule="exact" w:val="417"/>
        </w:trPr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6C1D5875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3CD77611" w14:textId="77777777" w:rsidR="00FB76CB" w:rsidRPr="00FB76CB" w:rsidRDefault="00FB76CB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30D943DE" w14:textId="77777777" w:rsidR="00FB76CB" w:rsidRPr="00FB76CB" w:rsidRDefault="004C3F3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Polgármester/Jegyző</w:t>
            </w:r>
          </w:p>
        </w:tc>
        <w:tc>
          <w:tcPr>
            <w:tcW w:w="1417" w:type="dxa"/>
            <w:vAlign w:val="center"/>
          </w:tcPr>
          <w:p w14:paraId="1A0D5F63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0E11143D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40420F46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FB76CB" w:rsidRPr="00FB76CB" w14:paraId="3200FB30" w14:textId="77777777" w:rsidTr="004C3F30">
        <w:trPr>
          <w:trHeight w:hRule="exact" w:val="424"/>
        </w:trPr>
        <w:tc>
          <w:tcPr>
            <w:tcW w:w="709" w:type="dxa"/>
            <w:vAlign w:val="center"/>
          </w:tcPr>
          <w:p w14:paraId="525E56E5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</w:rPr>
              <w:t>2.</w:t>
            </w:r>
          </w:p>
        </w:tc>
        <w:tc>
          <w:tcPr>
            <w:tcW w:w="2410" w:type="dxa"/>
            <w:vAlign w:val="center"/>
          </w:tcPr>
          <w:p w14:paraId="08386C55" w14:textId="77777777" w:rsidR="00F90790" w:rsidRPr="00FB76CB" w:rsidRDefault="00F9079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77A0A3E2" w14:textId="77777777" w:rsidR="00FB76CB" w:rsidRPr="00FB76CB" w:rsidRDefault="004C3F3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Alpolgármester/Aljegyző</w:t>
            </w:r>
          </w:p>
        </w:tc>
        <w:tc>
          <w:tcPr>
            <w:tcW w:w="1417" w:type="dxa"/>
            <w:vAlign w:val="center"/>
          </w:tcPr>
          <w:p w14:paraId="68BC1F58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140B51C2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114C2A57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682E34" w:rsidRPr="00376B6A" w14:paraId="284CD30D" w14:textId="77777777" w:rsidTr="002C3FD0">
        <w:trPr>
          <w:trHeight w:hRule="exact" w:val="282"/>
        </w:trPr>
        <w:tc>
          <w:tcPr>
            <w:tcW w:w="10915" w:type="dxa"/>
            <w:gridSpan w:val="6"/>
            <w:shd w:val="clear" w:color="auto" w:fill="F2F2F2" w:themeFill="background1" w:themeFillShade="F2"/>
            <w:vAlign w:val="center"/>
          </w:tcPr>
          <w:p w14:paraId="6AB12106" w14:textId="77777777" w:rsidR="00682E34" w:rsidRPr="00376B6A" w:rsidRDefault="00682E34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376B6A">
              <w:rPr>
                <w:rFonts w:ascii="Calibri" w:eastAsia="Times New Roman" w:hAnsi="Calibri" w:cs="Times New Roman"/>
                <w:b/>
              </w:rPr>
              <w:t>1.000.000,- Ft összeghatárig</w:t>
            </w:r>
          </w:p>
        </w:tc>
      </w:tr>
      <w:tr w:rsidR="00F26497" w:rsidRPr="00FB76CB" w14:paraId="5A10D148" w14:textId="77777777" w:rsidTr="004C3F30">
        <w:trPr>
          <w:trHeight w:hRule="exact" w:val="398"/>
        </w:trPr>
        <w:tc>
          <w:tcPr>
            <w:tcW w:w="709" w:type="dxa"/>
            <w:vAlign w:val="center"/>
          </w:tcPr>
          <w:p w14:paraId="26495478" w14:textId="77777777" w:rsidR="00F26497" w:rsidRDefault="00F26497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5. </w:t>
            </w:r>
          </w:p>
        </w:tc>
        <w:tc>
          <w:tcPr>
            <w:tcW w:w="2410" w:type="dxa"/>
            <w:vAlign w:val="center"/>
          </w:tcPr>
          <w:p w14:paraId="663A42A7" w14:textId="77777777" w:rsidR="00F26497" w:rsidRPr="00A81D40" w:rsidRDefault="00F26497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641BF04F" w14:textId="77777777" w:rsidR="00F26497" w:rsidRDefault="004C3F3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Szakmai Ágazat/vezető</w:t>
            </w:r>
          </w:p>
        </w:tc>
        <w:tc>
          <w:tcPr>
            <w:tcW w:w="1417" w:type="dxa"/>
            <w:vAlign w:val="center"/>
          </w:tcPr>
          <w:p w14:paraId="1EDEF944" w14:textId="77777777" w:rsidR="00F26497" w:rsidRPr="00FB76CB" w:rsidRDefault="00F26497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6B0D7520" w14:textId="77777777" w:rsidR="00F26497" w:rsidRPr="00FB76CB" w:rsidRDefault="00F26497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7E533B24" w14:textId="77777777" w:rsidR="00F26497" w:rsidRPr="00FB76CB" w:rsidRDefault="00F26497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F90790" w:rsidRPr="00FB76CB" w14:paraId="5D80B301" w14:textId="77777777" w:rsidTr="004C3F30">
        <w:trPr>
          <w:trHeight w:hRule="exact" w:val="442"/>
        </w:trPr>
        <w:tc>
          <w:tcPr>
            <w:tcW w:w="709" w:type="dxa"/>
            <w:vAlign w:val="center"/>
          </w:tcPr>
          <w:p w14:paraId="5239A513" w14:textId="77777777" w:rsidR="00F90790" w:rsidRDefault="00F26497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  <w:r w:rsidR="00F90790">
              <w:rPr>
                <w:rFonts w:ascii="Calibri" w:eastAsia="Times New Roman" w:hAnsi="Calibri" w:cs="Times New Roman"/>
              </w:rPr>
              <w:t xml:space="preserve">. </w:t>
            </w:r>
          </w:p>
        </w:tc>
        <w:tc>
          <w:tcPr>
            <w:tcW w:w="2410" w:type="dxa"/>
            <w:vAlign w:val="center"/>
          </w:tcPr>
          <w:p w14:paraId="087EB5A7" w14:textId="77777777" w:rsidR="00F90790" w:rsidRPr="00A81D40" w:rsidRDefault="00F9079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000B82CA" w14:textId="77777777" w:rsidR="00F90790" w:rsidRDefault="00F9079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417" w:type="dxa"/>
            <w:vAlign w:val="center"/>
          </w:tcPr>
          <w:p w14:paraId="54A53EEC" w14:textId="77777777" w:rsidR="00F90790" w:rsidRPr="00FB76CB" w:rsidRDefault="00F9079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626BBEC6" w14:textId="77777777" w:rsidR="00F90790" w:rsidRPr="00FB76CB" w:rsidRDefault="00F9079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5A828DA4" w14:textId="77777777" w:rsidR="00F90790" w:rsidRPr="00FB76CB" w:rsidRDefault="00F9079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682E34" w:rsidRPr="00FB76CB" w14:paraId="53A25443" w14:textId="77777777" w:rsidTr="004C3F30">
        <w:trPr>
          <w:trHeight w:hRule="exact" w:val="421"/>
        </w:trPr>
        <w:tc>
          <w:tcPr>
            <w:tcW w:w="709" w:type="dxa"/>
            <w:vAlign w:val="center"/>
          </w:tcPr>
          <w:p w14:paraId="2D6012D1" w14:textId="77777777" w:rsidR="00682E34" w:rsidRDefault="00F26497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  <w:r w:rsidR="00682E34">
              <w:rPr>
                <w:rFonts w:ascii="Calibri" w:eastAsia="Times New Roman" w:hAnsi="Calibri" w:cs="Times New Roman"/>
              </w:rPr>
              <w:t xml:space="preserve">. </w:t>
            </w:r>
          </w:p>
        </w:tc>
        <w:tc>
          <w:tcPr>
            <w:tcW w:w="2410" w:type="dxa"/>
            <w:vAlign w:val="center"/>
          </w:tcPr>
          <w:p w14:paraId="59BEB384" w14:textId="77777777" w:rsidR="00682E34" w:rsidRPr="00A81D40" w:rsidRDefault="00682E34" w:rsidP="00682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03F9B5C2" w14:textId="77777777" w:rsidR="00682E34" w:rsidRDefault="00682E34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417" w:type="dxa"/>
            <w:vAlign w:val="center"/>
          </w:tcPr>
          <w:p w14:paraId="1DBE8F0C" w14:textId="77777777" w:rsidR="00682E34" w:rsidRPr="00FB76CB" w:rsidRDefault="00682E34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32828259" w14:textId="77777777" w:rsidR="00682E34" w:rsidRPr="00FB76CB" w:rsidRDefault="00682E34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53CF52A5" w14:textId="77777777" w:rsidR="00682E34" w:rsidRPr="00FB76CB" w:rsidRDefault="00682E34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FB76CB" w:rsidRPr="00FB76CB" w14:paraId="5A9986C1" w14:textId="77777777" w:rsidTr="004C3F30">
        <w:trPr>
          <w:trHeight w:hRule="exact" w:val="697"/>
        </w:trPr>
        <w:tc>
          <w:tcPr>
            <w:tcW w:w="3119" w:type="dxa"/>
            <w:gridSpan w:val="2"/>
            <w:shd w:val="pct15" w:color="auto" w:fill="auto"/>
            <w:vAlign w:val="center"/>
          </w:tcPr>
          <w:p w14:paraId="158783C1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Pénzügyi ellenjegyző</w:t>
            </w:r>
            <w:r w:rsidR="0051327D">
              <w:rPr>
                <w:rStyle w:val="Lbjegyzet-hivatkozs"/>
                <w:rFonts w:ascii="Calibri" w:eastAsia="Times New Roman" w:hAnsi="Calibri" w:cs="Times New Roman"/>
                <w:b/>
              </w:rPr>
              <w:footnoteReference w:id="3"/>
            </w:r>
          </w:p>
        </w:tc>
        <w:tc>
          <w:tcPr>
            <w:tcW w:w="7796" w:type="dxa"/>
            <w:gridSpan w:val="4"/>
            <w:vAlign w:val="center"/>
          </w:tcPr>
          <w:p w14:paraId="0AD64ECB" w14:textId="77777777" w:rsidR="00FB76CB" w:rsidRPr="00FB76CB" w:rsidRDefault="00FB76CB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7D877D8C" w14:textId="77777777" w:rsidTr="004C3F30">
        <w:trPr>
          <w:trHeight w:hRule="exact" w:val="457"/>
        </w:trPr>
        <w:tc>
          <w:tcPr>
            <w:tcW w:w="709" w:type="dxa"/>
            <w:vAlign w:val="center"/>
          </w:tcPr>
          <w:p w14:paraId="4ED37F1E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2410" w:type="dxa"/>
            <w:vAlign w:val="center"/>
          </w:tcPr>
          <w:p w14:paraId="22C0760C" w14:textId="77777777" w:rsidR="004C3F30" w:rsidRPr="00FB76CB" w:rsidRDefault="004C3F3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4C7D5D29" w14:textId="77777777" w:rsidR="004C3F30" w:rsidRPr="00FB76CB" w:rsidRDefault="004C3F30" w:rsidP="00463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Városgazd Ágazat/vez</w:t>
            </w:r>
          </w:p>
        </w:tc>
        <w:tc>
          <w:tcPr>
            <w:tcW w:w="1417" w:type="dxa"/>
            <w:vAlign w:val="center"/>
          </w:tcPr>
          <w:p w14:paraId="006BCD95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42BA7EE2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07A26EF6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31DFA879" w14:textId="77777777" w:rsidTr="004C3F30">
        <w:trPr>
          <w:trHeight w:hRule="exact" w:val="436"/>
        </w:trPr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51E86E2D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</w:rPr>
              <w:t>2.</w:t>
            </w:r>
          </w:p>
        </w:tc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14:paraId="5CD79A2C" w14:textId="77777777" w:rsidR="004C3F30" w:rsidRPr="00FB76CB" w:rsidRDefault="004C3F3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5642846B" w14:textId="77777777" w:rsidR="004C3F30" w:rsidRPr="00FB76CB" w:rsidRDefault="004C3F30" w:rsidP="009E6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Városgazd. Ágazat</w:t>
            </w:r>
            <w:r w:rsidR="009E64BA">
              <w:rPr>
                <w:rFonts w:ascii="Calibri" w:eastAsia="Times New Roman" w:hAnsi="Calibri" w:cs="Times New Roman"/>
              </w:rPr>
              <w:t>/vez.h.</w:t>
            </w:r>
          </w:p>
        </w:tc>
        <w:tc>
          <w:tcPr>
            <w:tcW w:w="1417" w:type="dxa"/>
            <w:vAlign w:val="center"/>
          </w:tcPr>
          <w:p w14:paraId="50DECF11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</w:tcPr>
          <w:p w14:paraId="0EBAA2FC" w14:textId="77777777" w:rsidR="004C3F30" w:rsidRPr="00FB76CB" w:rsidRDefault="004C3F30" w:rsidP="005132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290B4EED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2A535044" w14:textId="77777777" w:rsidTr="004C3F30">
        <w:trPr>
          <w:trHeight w:hRule="exact" w:val="675"/>
        </w:trPr>
        <w:tc>
          <w:tcPr>
            <w:tcW w:w="31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14:paraId="6C4F03A5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Teljesítés igazoló</w:t>
            </w:r>
            <w:r>
              <w:rPr>
                <w:rStyle w:val="Lbjegyzet-hivatkozs"/>
                <w:rFonts w:ascii="Calibri" w:eastAsia="Times New Roman" w:hAnsi="Calibri" w:cs="Times New Roman"/>
                <w:b/>
              </w:rPr>
              <w:footnoteReference w:id="4"/>
            </w:r>
          </w:p>
        </w:tc>
        <w:tc>
          <w:tcPr>
            <w:tcW w:w="7796" w:type="dxa"/>
            <w:gridSpan w:val="4"/>
            <w:vAlign w:val="center"/>
          </w:tcPr>
          <w:p w14:paraId="2E4BBB0B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1047203A" w14:textId="77777777" w:rsidTr="009E64BA">
        <w:trPr>
          <w:trHeight w:hRule="exact" w:val="637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B0E2E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BCD82" w14:textId="77777777" w:rsidR="004C3F30" w:rsidRPr="00FB76CB" w:rsidRDefault="004C3F30" w:rsidP="004C3F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7C30C" w14:textId="77777777" w:rsidR="004C3F30" w:rsidRPr="00FB76CB" w:rsidRDefault="009E64BA" w:rsidP="009E6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Szakmai Ágazat </w:t>
            </w:r>
            <w:r w:rsidR="004C3F30">
              <w:rPr>
                <w:rFonts w:ascii="Calibri" w:eastAsia="Times New Roman" w:hAnsi="Calibri" w:cs="Times New Roman"/>
              </w:rPr>
              <w:t>vezető/munkatárs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2A6DD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8175F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55C00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5B8BA1F1" w14:textId="77777777" w:rsidTr="004C3F30">
        <w:trPr>
          <w:trHeight w:hRule="exact" w:val="426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1BB4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2.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F7892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4B04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780FD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4E04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9D3B4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5C4A2C1C" w14:textId="77777777" w:rsidTr="004C3F30">
        <w:trPr>
          <w:trHeight w:hRule="exact" w:val="643"/>
        </w:trPr>
        <w:tc>
          <w:tcPr>
            <w:tcW w:w="3119" w:type="dxa"/>
            <w:gridSpan w:val="2"/>
            <w:tcBorders>
              <w:top w:val="single" w:sz="6" w:space="0" w:color="auto"/>
            </w:tcBorders>
            <w:shd w:val="pct15" w:color="auto" w:fill="auto"/>
            <w:vAlign w:val="center"/>
          </w:tcPr>
          <w:p w14:paraId="16D076A4" w14:textId="77777777" w:rsidR="004C3F30" w:rsidRPr="00FB76CB" w:rsidRDefault="004C3F30" w:rsidP="00000C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Érvényesítő</w:t>
            </w:r>
            <w:r>
              <w:rPr>
                <w:rStyle w:val="Lbjegyzet-hivatkozs"/>
                <w:rFonts w:ascii="Calibri" w:eastAsia="Times New Roman" w:hAnsi="Calibri" w:cs="Times New Roman"/>
                <w:b/>
              </w:rPr>
              <w:footnoteReference w:id="5"/>
            </w:r>
          </w:p>
        </w:tc>
        <w:tc>
          <w:tcPr>
            <w:tcW w:w="7796" w:type="dxa"/>
            <w:gridSpan w:val="4"/>
            <w:vAlign w:val="center"/>
          </w:tcPr>
          <w:p w14:paraId="56642E1F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5A107FC4" w14:textId="77777777" w:rsidTr="009E64BA">
        <w:trPr>
          <w:trHeight w:hRule="exact" w:val="618"/>
        </w:trPr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248B07A3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04B0CD6A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0DC4FCC8" w14:textId="77777777" w:rsidR="004C3F30" w:rsidRPr="00FB76CB" w:rsidRDefault="009E64BA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Szakmai Ágazat vezető/munkatárs</w:t>
            </w:r>
          </w:p>
        </w:tc>
        <w:tc>
          <w:tcPr>
            <w:tcW w:w="1417" w:type="dxa"/>
            <w:vAlign w:val="center"/>
          </w:tcPr>
          <w:p w14:paraId="59222AA5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0ECAD94E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16FF4541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790CE18B" w14:textId="77777777" w:rsidTr="004C3F30">
        <w:trPr>
          <w:trHeight w:hRule="exact" w:val="415"/>
        </w:trPr>
        <w:tc>
          <w:tcPr>
            <w:tcW w:w="709" w:type="dxa"/>
            <w:vAlign w:val="center"/>
          </w:tcPr>
          <w:p w14:paraId="46026209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 w:rsidRPr="00FB76CB">
              <w:rPr>
                <w:rFonts w:ascii="Calibri" w:eastAsia="Times New Roman" w:hAnsi="Calibri" w:cs="Times New Roman"/>
              </w:rPr>
              <w:t>2.</w:t>
            </w:r>
          </w:p>
        </w:tc>
        <w:tc>
          <w:tcPr>
            <w:tcW w:w="2410" w:type="dxa"/>
            <w:vAlign w:val="center"/>
          </w:tcPr>
          <w:p w14:paraId="6477D952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64D907C3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417" w:type="dxa"/>
            <w:vAlign w:val="center"/>
          </w:tcPr>
          <w:p w14:paraId="750BB009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5C6D2E32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639227C7" w14:textId="77777777" w:rsidR="004C3F30" w:rsidRPr="00FB76CB" w:rsidRDefault="004C3F30" w:rsidP="00A505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6EF86B64" w14:textId="77777777" w:rsidTr="004C3F30">
        <w:trPr>
          <w:trHeight w:hRule="exact" w:val="651"/>
        </w:trPr>
        <w:tc>
          <w:tcPr>
            <w:tcW w:w="3119" w:type="dxa"/>
            <w:gridSpan w:val="2"/>
            <w:shd w:val="pct15" w:color="auto" w:fill="auto"/>
            <w:vAlign w:val="center"/>
          </w:tcPr>
          <w:p w14:paraId="7E35930B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</w:rPr>
            </w:pPr>
            <w:r w:rsidRPr="00FB76CB">
              <w:rPr>
                <w:rFonts w:ascii="Calibri" w:eastAsia="Times New Roman" w:hAnsi="Calibri" w:cs="Times New Roman"/>
                <w:b/>
              </w:rPr>
              <w:t>Utalványozó</w:t>
            </w:r>
            <w:r>
              <w:rPr>
                <w:rStyle w:val="Lbjegyzet-hivatkozs"/>
                <w:rFonts w:ascii="Calibri" w:eastAsia="Times New Roman" w:hAnsi="Calibri" w:cs="Times New Roman"/>
                <w:b/>
              </w:rPr>
              <w:footnoteReference w:id="6"/>
            </w:r>
          </w:p>
        </w:tc>
        <w:tc>
          <w:tcPr>
            <w:tcW w:w="7796" w:type="dxa"/>
            <w:gridSpan w:val="4"/>
            <w:vAlign w:val="center"/>
          </w:tcPr>
          <w:p w14:paraId="68570F72" w14:textId="77777777" w:rsidR="004C3F30" w:rsidRPr="00FB76CB" w:rsidRDefault="004C3F30" w:rsidP="00A81D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9E64BA" w:rsidRPr="00FB76CB" w14:paraId="703354C2" w14:textId="77777777" w:rsidTr="004C3F30">
        <w:trPr>
          <w:trHeight w:hRule="exact" w:val="525"/>
        </w:trPr>
        <w:tc>
          <w:tcPr>
            <w:tcW w:w="709" w:type="dxa"/>
            <w:vAlign w:val="center"/>
          </w:tcPr>
          <w:p w14:paraId="4B3CD982" w14:textId="77777777" w:rsidR="009E64BA" w:rsidRPr="00FB76CB" w:rsidRDefault="009E64BA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2410" w:type="dxa"/>
            <w:vAlign w:val="center"/>
          </w:tcPr>
          <w:p w14:paraId="78712591" w14:textId="77777777" w:rsidR="009E64BA" w:rsidRDefault="009E64BA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27BB279C" w14:textId="77777777" w:rsidR="009E64BA" w:rsidRDefault="009E64BA" w:rsidP="009E6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Polgármester/Alpolgárm</w:t>
            </w:r>
          </w:p>
        </w:tc>
        <w:tc>
          <w:tcPr>
            <w:tcW w:w="1417" w:type="dxa"/>
            <w:vAlign w:val="center"/>
          </w:tcPr>
          <w:p w14:paraId="51EB4FEE" w14:textId="77777777" w:rsidR="009E64BA" w:rsidRPr="00FB76CB" w:rsidRDefault="009E64BA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4B664982" w14:textId="77777777" w:rsidR="009E64BA" w:rsidRPr="00FB76CB" w:rsidRDefault="009E64BA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2E1ED738" w14:textId="77777777" w:rsidR="009E64BA" w:rsidRPr="00FB76CB" w:rsidRDefault="009E64BA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  <w:tr w:rsidR="004C3F30" w:rsidRPr="00FB76CB" w14:paraId="07991EF3" w14:textId="77777777" w:rsidTr="004C3F30">
        <w:trPr>
          <w:trHeight w:hRule="exact" w:val="525"/>
        </w:trPr>
        <w:tc>
          <w:tcPr>
            <w:tcW w:w="709" w:type="dxa"/>
            <w:vAlign w:val="center"/>
          </w:tcPr>
          <w:p w14:paraId="7C47995F" w14:textId="77777777" w:rsidR="004C3F30" w:rsidRPr="00FB76CB" w:rsidRDefault="009E64BA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  <w:r w:rsidR="004C3F30" w:rsidRPr="00FB76CB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1D3DE4D" w14:textId="77777777" w:rsidR="004C3F30" w:rsidRDefault="004C3F30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  <w:vAlign w:val="center"/>
          </w:tcPr>
          <w:p w14:paraId="18041581" w14:textId="77777777" w:rsidR="004C3F30" w:rsidRDefault="009E64BA" w:rsidP="009E6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Jegyző/aljegyző</w:t>
            </w:r>
          </w:p>
        </w:tc>
        <w:tc>
          <w:tcPr>
            <w:tcW w:w="1417" w:type="dxa"/>
            <w:vAlign w:val="center"/>
          </w:tcPr>
          <w:p w14:paraId="6FB9AE0F" w14:textId="77777777" w:rsidR="004C3F30" w:rsidRPr="00FB76CB" w:rsidRDefault="004C3F30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41575821" w14:textId="77777777" w:rsidR="004C3F30" w:rsidRPr="00FB76CB" w:rsidRDefault="004C3F30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  <w:tc>
          <w:tcPr>
            <w:tcW w:w="2126" w:type="dxa"/>
            <w:vAlign w:val="center"/>
          </w:tcPr>
          <w:p w14:paraId="4EDCCC5E" w14:textId="77777777" w:rsidR="004C3F30" w:rsidRPr="00FB76CB" w:rsidRDefault="004C3F30" w:rsidP="004167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</w:rPr>
            </w:pPr>
          </w:p>
        </w:tc>
      </w:tr>
    </w:tbl>
    <w:p w14:paraId="1844F9DE" w14:textId="213C0B8F" w:rsidR="0033424D" w:rsidRDefault="0033424D" w:rsidP="0051327D">
      <w:pPr>
        <w:spacing w:after="0"/>
        <w:jc w:val="both"/>
      </w:pPr>
    </w:p>
    <w:sectPr w:rsidR="0033424D" w:rsidSect="00D42361">
      <w:headerReference w:type="default" r:id="rId7"/>
      <w:pgSz w:w="12240" w:h="15840"/>
      <w:pgMar w:top="568" w:right="1440" w:bottom="28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5CE69" w14:textId="77777777" w:rsidR="00765A02" w:rsidRDefault="00765A02" w:rsidP="0051327D">
      <w:pPr>
        <w:spacing w:after="0" w:line="240" w:lineRule="auto"/>
      </w:pPr>
      <w:r>
        <w:separator/>
      </w:r>
    </w:p>
  </w:endnote>
  <w:endnote w:type="continuationSeparator" w:id="0">
    <w:p w14:paraId="0D38F3C3" w14:textId="77777777" w:rsidR="00765A02" w:rsidRDefault="00765A02" w:rsidP="00513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0DAF9" w14:textId="77777777" w:rsidR="00765A02" w:rsidRDefault="00765A02" w:rsidP="0051327D">
      <w:pPr>
        <w:spacing w:after="0" w:line="240" w:lineRule="auto"/>
      </w:pPr>
      <w:r>
        <w:separator/>
      </w:r>
    </w:p>
  </w:footnote>
  <w:footnote w:type="continuationSeparator" w:id="0">
    <w:p w14:paraId="198E9F45" w14:textId="77777777" w:rsidR="00765A02" w:rsidRDefault="00765A02" w:rsidP="0051327D">
      <w:pPr>
        <w:spacing w:after="0" w:line="240" w:lineRule="auto"/>
      </w:pPr>
      <w:r>
        <w:continuationSeparator/>
      </w:r>
    </w:p>
  </w:footnote>
  <w:footnote w:id="1">
    <w:p w14:paraId="390462CD" w14:textId="77777777" w:rsidR="0051327D" w:rsidRPr="00983FFD" w:rsidRDefault="0051327D" w:rsidP="0051327D">
      <w:pPr>
        <w:pStyle w:val="Lbjegyzetszveg"/>
        <w:jc w:val="both"/>
        <w:rPr>
          <w:sz w:val="16"/>
          <w:szCs w:val="18"/>
        </w:rPr>
      </w:pPr>
      <w:bookmarkStart w:id="0" w:name="_GoBack"/>
      <w:r w:rsidRPr="00983FFD">
        <w:rPr>
          <w:rStyle w:val="Lbjegyzet-hivatkozs"/>
          <w:sz w:val="16"/>
          <w:szCs w:val="18"/>
        </w:rPr>
        <w:footnoteRef/>
      </w:r>
      <w:r w:rsidRPr="00983FFD">
        <w:rPr>
          <w:sz w:val="16"/>
          <w:szCs w:val="18"/>
        </w:rPr>
        <w:t xml:space="preserve"> </w:t>
      </w:r>
      <w:r w:rsidR="009658C8" w:rsidRPr="00983FFD">
        <w:rPr>
          <w:sz w:val="16"/>
          <w:szCs w:val="18"/>
        </w:rPr>
        <w:t>Az államháztartásról szóló törvény végrehajtásáról szóló 368/2011.(XII. 31.) Korm. rendelet (Ávr.) 52. § (6) bekezdése szerinti a helyi önkormányzat kiadási előirányzatai terhére a polgármester vagy az általa írásban felhatalmazott személy vállalhat kötelezettséget. Polgármesteri Hivatal estében a az Ávr. 52. § (1) bekezdése alapján.</w:t>
      </w:r>
    </w:p>
  </w:footnote>
  <w:footnote w:id="2">
    <w:p w14:paraId="784F1ED2" w14:textId="77777777" w:rsidR="0051327D" w:rsidRPr="00983FFD" w:rsidRDefault="0051327D" w:rsidP="0051327D">
      <w:pPr>
        <w:pStyle w:val="Lbjegyzetszveg"/>
        <w:jc w:val="both"/>
        <w:rPr>
          <w:sz w:val="16"/>
          <w:szCs w:val="18"/>
        </w:rPr>
      </w:pPr>
      <w:r w:rsidRPr="00983FFD">
        <w:rPr>
          <w:rStyle w:val="Lbjegyzet-hivatkozs"/>
          <w:sz w:val="16"/>
          <w:szCs w:val="18"/>
        </w:rPr>
        <w:footnoteRef/>
      </w:r>
      <w:r w:rsidRPr="00983FFD">
        <w:rPr>
          <w:sz w:val="16"/>
          <w:szCs w:val="18"/>
        </w:rPr>
        <w:t xml:space="preserve"> Felhatalmazásra jogosító személlyel megegyező</w:t>
      </w:r>
      <w:r w:rsidR="00000C82" w:rsidRPr="00983FFD">
        <w:rPr>
          <w:sz w:val="16"/>
          <w:szCs w:val="18"/>
        </w:rPr>
        <w:t xml:space="preserve"> személy.</w:t>
      </w:r>
    </w:p>
  </w:footnote>
  <w:footnote w:id="3">
    <w:p w14:paraId="0E5E6204" w14:textId="77777777" w:rsidR="0051327D" w:rsidRPr="00983FFD" w:rsidRDefault="0051327D" w:rsidP="0051327D">
      <w:pPr>
        <w:pStyle w:val="Lbjegyzetszveg"/>
        <w:jc w:val="both"/>
        <w:rPr>
          <w:sz w:val="16"/>
          <w:szCs w:val="18"/>
        </w:rPr>
      </w:pPr>
      <w:r w:rsidRPr="00983FFD">
        <w:rPr>
          <w:rStyle w:val="Lbjegyzet-hivatkozs"/>
          <w:sz w:val="16"/>
          <w:szCs w:val="18"/>
        </w:rPr>
        <w:footnoteRef/>
      </w:r>
      <w:r w:rsidRPr="00983FFD">
        <w:rPr>
          <w:sz w:val="16"/>
          <w:szCs w:val="18"/>
        </w:rPr>
        <w:t xml:space="preserve"> </w:t>
      </w:r>
      <w:r w:rsidR="00AF6C73" w:rsidRPr="00983FFD">
        <w:rPr>
          <w:sz w:val="16"/>
          <w:szCs w:val="18"/>
        </w:rPr>
        <w:t xml:space="preserve">Ávr. </w:t>
      </w:r>
      <w:r w:rsidRPr="00983FFD">
        <w:rPr>
          <w:sz w:val="16"/>
          <w:szCs w:val="18"/>
        </w:rPr>
        <w:t>55. § alapján a Polgármesteri Hivatal (önkormányz</w:t>
      </w:r>
      <w:r w:rsidR="00AF6C73" w:rsidRPr="00983FFD">
        <w:rPr>
          <w:sz w:val="16"/>
          <w:szCs w:val="18"/>
        </w:rPr>
        <w:t>ati hivatal) gazdasági vezetője, illetve az Ávr. 55.§ (2) a) Gazdasági vezető által írásban kijelölt személy.</w:t>
      </w:r>
    </w:p>
  </w:footnote>
  <w:footnote w:id="4">
    <w:p w14:paraId="55E2F384" w14:textId="77777777" w:rsidR="004C3F30" w:rsidRPr="00983FFD" w:rsidRDefault="004C3F30">
      <w:pPr>
        <w:pStyle w:val="Lbjegyzetszveg"/>
        <w:rPr>
          <w:sz w:val="16"/>
          <w:szCs w:val="18"/>
        </w:rPr>
      </w:pPr>
      <w:r w:rsidRPr="00983FFD">
        <w:rPr>
          <w:rStyle w:val="Lbjegyzet-hivatkozs"/>
          <w:sz w:val="16"/>
          <w:szCs w:val="18"/>
        </w:rPr>
        <w:footnoteRef/>
      </w:r>
      <w:r w:rsidRPr="00983FFD">
        <w:rPr>
          <w:sz w:val="16"/>
          <w:szCs w:val="18"/>
        </w:rPr>
        <w:t xml:space="preserve"> Ávr. 57. § (4) A teljesítés igazolására jogosult személyeket a kötelezettségvállaló írásban jelöli ki.</w:t>
      </w:r>
    </w:p>
  </w:footnote>
  <w:footnote w:id="5">
    <w:p w14:paraId="7EA4F467" w14:textId="77777777" w:rsidR="004C3F30" w:rsidRPr="00983FFD" w:rsidRDefault="004C3F30">
      <w:pPr>
        <w:pStyle w:val="Lbjegyzetszveg"/>
        <w:rPr>
          <w:sz w:val="16"/>
          <w:szCs w:val="18"/>
        </w:rPr>
      </w:pPr>
      <w:r w:rsidRPr="00983FFD">
        <w:rPr>
          <w:rStyle w:val="Lbjegyzet-hivatkozs"/>
          <w:sz w:val="16"/>
          <w:szCs w:val="18"/>
        </w:rPr>
        <w:footnoteRef/>
      </w:r>
      <w:r w:rsidRPr="00983FFD">
        <w:rPr>
          <w:sz w:val="16"/>
          <w:szCs w:val="18"/>
        </w:rPr>
        <w:t xml:space="preserve"> Ávr. 55. § (2) szerint, figyelemmel az Ávr. 55. § (3) bekezdésére.</w:t>
      </w:r>
    </w:p>
  </w:footnote>
  <w:footnote w:id="6">
    <w:p w14:paraId="19411160" w14:textId="77777777" w:rsidR="004C3F30" w:rsidRPr="004C3F30" w:rsidRDefault="004C3F30">
      <w:pPr>
        <w:pStyle w:val="Lbjegyzetszveg"/>
        <w:rPr>
          <w:sz w:val="18"/>
          <w:szCs w:val="18"/>
        </w:rPr>
      </w:pPr>
      <w:r w:rsidRPr="00983FFD">
        <w:rPr>
          <w:rStyle w:val="Lbjegyzet-hivatkozs"/>
          <w:sz w:val="16"/>
          <w:szCs w:val="18"/>
        </w:rPr>
        <w:footnoteRef/>
      </w:r>
      <w:r w:rsidRPr="00983FFD">
        <w:rPr>
          <w:sz w:val="16"/>
          <w:szCs w:val="18"/>
        </w:rPr>
        <w:t xml:space="preserve"> Ávr. 59. (1) bekezdés</w:t>
      </w:r>
      <w:r w:rsidR="009E64BA" w:rsidRPr="00983FFD">
        <w:rPr>
          <w:sz w:val="16"/>
          <w:szCs w:val="18"/>
        </w:rPr>
        <w:t xml:space="preserve"> – az utalványozási jogkör operatív területre (gazdasági vezető, helyettese) leadható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176EB" w14:textId="77777777" w:rsidR="004C3F30" w:rsidRPr="004C3F30" w:rsidRDefault="004C3F30" w:rsidP="004C3F30">
    <w:pPr>
      <w:pStyle w:val="lfej"/>
      <w:jc w:val="right"/>
      <w:rPr>
        <w:sz w:val="20"/>
        <w:szCs w:val="20"/>
      </w:rPr>
    </w:pPr>
    <w:r w:rsidRPr="004C3F30">
      <w:rPr>
        <w:sz w:val="20"/>
        <w:szCs w:val="20"/>
      </w:rPr>
      <w:t>10/8. számú melléklet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6CB"/>
    <w:rsid w:val="00000C82"/>
    <w:rsid w:val="00017F0C"/>
    <w:rsid w:val="000D5C3C"/>
    <w:rsid w:val="00116BD0"/>
    <w:rsid w:val="00171A2E"/>
    <w:rsid w:val="001F6BBC"/>
    <w:rsid w:val="00264136"/>
    <w:rsid w:val="002C3FD0"/>
    <w:rsid w:val="00304C90"/>
    <w:rsid w:val="0033424D"/>
    <w:rsid w:val="00365402"/>
    <w:rsid w:val="003750CA"/>
    <w:rsid w:val="00376B6A"/>
    <w:rsid w:val="003A1DD4"/>
    <w:rsid w:val="003C41DE"/>
    <w:rsid w:val="00413352"/>
    <w:rsid w:val="004311C5"/>
    <w:rsid w:val="00456D09"/>
    <w:rsid w:val="00462169"/>
    <w:rsid w:val="004C3F30"/>
    <w:rsid w:val="00505B6D"/>
    <w:rsid w:val="0051327D"/>
    <w:rsid w:val="0054708D"/>
    <w:rsid w:val="005F00CE"/>
    <w:rsid w:val="006544EF"/>
    <w:rsid w:val="00682E34"/>
    <w:rsid w:val="006C4FCF"/>
    <w:rsid w:val="006D3977"/>
    <w:rsid w:val="00725082"/>
    <w:rsid w:val="00745BE7"/>
    <w:rsid w:val="00765A02"/>
    <w:rsid w:val="007D6C18"/>
    <w:rsid w:val="00846C11"/>
    <w:rsid w:val="008B5E8F"/>
    <w:rsid w:val="009658C8"/>
    <w:rsid w:val="00983FFD"/>
    <w:rsid w:val="009E64BA"/>
    <w:rsid w:val="00A81D40"/>
    <w:rsid w:val="00AF6C73"/>
    <w:rsid w:val="00B75714"/>
    <w:rsid w:val="00C4729E"/>
    <w:rsid w:val="00C65EEC"/>
    <w:rsid w:val="00C7014E"/>
    <w:rsid w:val="00C83F3F"/>
    <w:rsid w:val="00CC5FCB"/>
    <w:rsid w:val="00D1641A"/>
    <w:rsid w:val="00D23908"/>
    <w:rsid w:val="00D24B49"/>
    <w:rsid w:val="00D42361"/>
    <w:rsid w:val="00D771CE"/>
    <w:rsid w:val="00DC6094"/>
    <w:rsid w:val="00E07E93"/>
    <w:rsid w:val="00E303C6"/>
    <w:rsid w:val="00E57AB4"/>
    <w:rsid w:val="00EF1DCF"/>
    <w:rsid w:val="00F16A50"/>
    <w:rsid w:val="00F26497"/>
    <w:rsid w:val="00F90790"/>
    <w:rsid w:val="00FB76CB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D983"/>
  <w15:docId w15:val="{7C047508-8217-4104-BFFE-84DE3B68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90790"/>
  </w:style>
  <w:style w:type="paragraph" w:styleId="Cmsor1">
    <w:name w:val="heading 1"/>
    <w:basedOn w:val="Norml"/>
    <w:next w:val="Norml"/>
    <w:link w:val="Cmsor1Char"/>
    <w:uiPriority w:val="9"/>
    <w:qFormat/>
    <w:rsid w:val="00505B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05B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05B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DA2BF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05B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DA2BF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05B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6505E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05B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6505E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05B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05B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2DA2BF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05B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05B6D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505B6D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05B6D"/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505B6D"/>
    <w:rPr>
      <w:rFonts w:asciiTheme="majorHAnsi" w:eastAsiaTheme="majorEastAsia" w:hAnsiTheme="majorHAnsi" w:cstheme="majorBidi"/>
      <w:b/>
      <w:bCs/>
      <w:color w:val="2DA2BF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505B6D"/>
    <w:rPr>
      <w:rFonts w:asciiTheme="majorHAnsi" w:eastAsiaTheme="majorEastAsia" w:hAnsiTheme="majorHAnsi" w:cstheme="majorBidi"/>
      <w:b/>
      <w:bCs/>
      <w:i/>
      <w:iCs/>
      <w:color w:val="2DA2BF" w:themeColor="accent1"/>
    </w:rPr>
  </w:style>
  <w:style w:type="character" w:customStyle="1" w:styleId="Cmsor5Char">
    <w:name w:val="Címsor 5 Char"/>
    <w:basedOn w:val="Bekezdsalapbettpusa"/>
    <w:link w:val="Cmsor5"/>
    <w:uiPriority w:val="9"/>
    <w:rsid w:val="00505B6D"/>
    <w:rPr>
      <w:rFonts w:asciiTheme="majorHAnsi" w:eastAsiaTheme="majorEastAsia" w:hAnsiTheme="majorHAnsi" w:cstheme="majorBidi"/>
      <w:color w:val="16505E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rsid w:val="00505B6D"/>
    <w:rPr>
      <w:rFonts w:asciiTheme="majorHAnsi" w:eastAsiaTheme="majorEastAsia" w:hAnsiTheme="majorHAnsi" w:cstheme="majorBidi"/>
      <w:i/>
      <w:iCs/>
      <w:color w:val="16505E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rsid w:val="00505B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rsid w:val="00505B6D"/>
    <w:rPr>
      <w:rFonts w:asciiTheme="majorHAnsi" w:eastAsiaTheme="majorEastAsia" w:hAnsiTheme="majorHAnsi" w:cstheme="majorBidi"/>
      <w:color w:val="2DA2BF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505B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505B6D"/>
    <w:pPr>
      <w:pBdr>
        <w:bottom w:val="single" w:sz="8" w:space="4" w:color="2DA2B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43434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505B6D"/>
    <w:rPr>
      <w:rFonts w:asciiTheme="majorHAnsi" w:eastAsiaTheme="majorEastAsia" w:hAnsiTheme="majorHAnsi" w:cstheme="majorBidi"/>
      <w:color w:val="343434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505B6D"/>
    <w:pPr>
      <w:numPr>
        <w:ilvl w:val="1"/>
      </w:numPr>
    </w:pPr>
    <w:rPr>
      <w:rFonts w:asciiTheme="majorHAnsi" w:eastAsiaTheme="majorEastAsia" w:hAnsiTheme="majorHAnsi" w:cstheme="majorBidi"/>
      <w:i/>
      <w:iCs/>
      <w:color w:val="2DA2BF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505B6D"/>
    <w:rPr>
      <w:rFonts w:asciiTheme="majorHAnsi" w:eastAsiaTheme="majorEastAsia" w:hAnsiTheme="majorHAnsi" w:cstheme="majorBidi"/>
      <w:i/>
      <w:iCs/>
      <w:color w:val="2DA2BF" w:themeColor="accent1"/>
      <w:spacing w:val="15"/>
      <w:sz w:val="24"/>
      <w:szCs w:val="24"/>
    </w:rPr>
  </w:style>
  <w:style w:type="character" w:styleId="Finomkiemels">
    <w:name w:val="Subtle Emphasis"/>
    <w:basedOn w:val="Bekezdsalapbettpusa"/>
    <w:uiPriority w:val="19"/>
    <w:qFormat/>
    <w:rsid w:val="00505B6D"/>
    <w:rPr>
      <w:i/>
      <w:iCs/>
      <w:color w:val="808080" w:themeColor="text1" w:themeTint="7F"/>
    </w:rPr>
  </w:style>
  <w:style w:type="character" w:styleId="Kiemels">
    <w:name w:val="Emphasis"/>
    <w:basedOn w:val="Bekezdsalapbettpusa"/>
    <w:uiPriority w:val="20"/>
    <w:qFormat/>
    <w:rsid w:val="00505B6D"/>
    <w:rPr>
      <w:i/>
      <w:iCs/>
    </w:rPr>
  </w:style>
  <w:style w:type="character" w:styleId="Erskiemels">
    <w:name w:val="Intense Emphasis"/>
    <w:basedOn w:val="Bekezdsalapbettpusa"/>
    <w:uiPriority w:val="21"/>
    <w:qFormat/>
    <w:rsid w:val="00505B6D"/>
    <w:rPr>
      <w:b/>
      <w:bCs/>
      <w:i/>
      <w:iCs/>
      <w:color w:val="2DA2BF" w:themeColor="accent1"/>
    </w:rPr>
  </w:style>
  <w:style w:type="character" w:styleId="Kiemels2">
    <w:name w:val="Strong"/>
    <w:basedOn w:val="Bekezdsalapbettpusa"/>
    <w:uiPriority w:val="22"/>
    <w:qFormat/>
    <w:rsid w:val="00505B6D"/>
    <w:rPr>
      <w:b/>
      <w:bCs/>
    </w:rPr>
  </w:style>
  <w:style w:type="paragraph" w:styleId="Idzet">
    <w:name w:val="Quote"/>
    <w:basedOn w:val="Norml"/>
    <w:next w:val="Norml"/>
    <w:link w:val="IdzetChar"/>
    <w:uiPriority w:val="29"/>
    <w:qFormat/>
    <w:rsid w:val="00505B6D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505B6D"/>
    <w:rPr>
      <w:i/>
      <w:iCs/>
      <w:color w:val="000000" w:themeColor="text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05B6D"/>
    <w:pPr>
      <w:pBdr>
        <w:bottom w:val="single" w:sz="4" w:space="4" w:color="2DA2BF" w:themeColor="accent1"/>
      </w:pBdr>
      <w:spacing w:before="200" w:after="280"/>
      <w:ind w:left="936" w:right="936"/>
    </w:pPr>
    <w:rPr>
      <w:b/>
      <w:bCs/>
      <w:i/>
      <w:iCs/>
      <w:color w:val="2DA2BF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05B6D"/>
    <w:rPr>
      <w:b/>
      <w:bCs/>
      <w:i/>
      <w:iCs/>
      <w:color w:val="2DA2BF" w:themeColor="accent1"/>
    </w:rPr>
  </w:style>
  <w:style w:type="character" w:styleId="Finomhivatkozs">
    <w:name w:val="Subtle Reference"/>
    <w:basedOn w:val="Bekezdsalapbettpusa"/>
    <w:uiPriority w:val="31"/>
    <w:qFormat/>
    <w:rsid w:val="00505B6D"/>
    <w:rPr>
      <w:smallCaps/>
      <w:color w:val="DA1F28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505B6D"/>
    <w:rPr>
      <w:b/>
      <w:bCs/>
      <w:smallCaps/>
      <w:color w:val="DA1F28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505B6D"/>
    <w:rPr>
      <w:b/>
      <w:bCs/>
      <w:smallCaps/>
      <w:spacing w:val="5"/>
    </w:rPr>
  </w:style>
  <w:style w:type="paragraph" w:styleId="Listaszerbekezds">
    <w:name w:val="List Paragraph"/>
    <w:basedOn w:val="Norml"/>
    <w:uiPriority w:val="34"/>
    <w:qFormat/>
    <w:rsid w:val="00505B6D"/>
    <w:pPr>
      <w:ind w:left="720"/>
      <w:contextualSpacing/>
    </w:p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505B6D"/>
    <w:pPr>
      <w:outlineLvl w:val="9"/>
    </w:pPr>
  </w:style>
  <w:style w:type="paragraph" w:styleId="TJ1">
    <w:name w:val="toc 1"/>
    <w:basedOn w:val="Norml"/>
    <w:next w:val="Norml"/>
    <w:autoRedefine/>
    <w:uiPriority w:val="39"/>
    <w:semiHidden/>
    <w:unhideWhenUsed/>
    <w:rsid w:val="00304C90"/>
    <w:pPr>
      <w:spacing w:after="100"/>
    </w:pPr>
  </w:style>
  <w:style w:type="paragraph" w:styleId="TJ2">
    <w:name w:val="toc 2"/>
    <w:basedOn w:val="Norml"/>
    <w:next w:val="Norml"/>
    <w:autoRedefine/>
    <w:uiPriority w:val="39"/>
    <w:semiHidden/>
    <w:unhideWhenUsed/>
    <w:rsid w:val="00304C90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semiHidden/>
    <w:unhideWhenUsed/>
    <w:rsid w:val="00304C90"/>
    <w:pPr>
      <w:spacing w:after="100"/>
      <w:ind w:left="440"/>
    </w:pPr>
  </w:style>
  <w:style w:type="paragraph" w:styleId="TJ4">
    <w:name w:val="toc 4"/>
    <w:basedOn w:val="Norml"/>
    <w:next w:val="Norml"/>
    <w:autoRedefine/>
    <w:uiPriority w:val="39"/>
    <w:semiHidden/>
    <w:unhideWhenUsed/>
    <w:rsid w:val="00304C90"/>
    <w:pPr>
      <w:spacing w:after="100"/>
      <w:ind w:left="660"/>
    </w:pPr>
  </w:style>
  <w:style w:type="paragraph" w:styleId="TJ5">
    <w:name w:val="toc 5"/>
    <w:basedOn w:val="Norml"/>
    <w:next w:val="Norml"/>
    <w:autoRedefine/>
    <w:uiPriority w:val="39"/>
    <w:semiHidden/>
    <w:unhideWhenUsed/>
    <w:rsid w:val="00304C90"/>
    <w:pPr>
      <w:spacing w:after="100"/>
      <w:ind w:left="880"/>
    </w:pPr>
  </w:style>
  <w:style w:type="paragraph" w:styleId="TJ6">
    <w:name w:val="toc 6"/>
    <w:basedOn w:val="Norml"/>
    <w:next w:val="Norml"/>
    <w:autoRedefine/>
    <w:uiPriority w:val="39"/>
    <w:semiHidden/>
    <w:unhideWhenUsed/>
    <w:rsid w:val="00304C90"/>
    <w:pPr>
      <w:spacing w:after="100"/>
      <w:ind w:left="1100"/>
    </w:pPr>
  </w:style>
  <w:style w:type="paragraph" w:styleId="TJ7">
    <w:name w:val="toc 7"/>
    <w:basedOn w:val="Norml"/>
    <w:next w:val="Norml"/>
    <w:autoRedefine/>
    <w:uiPriority w:val="39"/>
    <w:semiHidden/>
    <w:unhideWhenUsed/>
    <w:rsid w:val="00304C90"/>
    <w:pPr>
      <w:spacing w:after="100"/>
      <w:ind w:left="1320"/>
    </w:pPr>
  </w:style>
  <w:style w:type="paragraph" w:styleId="TJ8">
    <w:name w:val="toc 8"/>
    <w:basedOn w:val="Norml"/>
    <w:next w:val="Norml"/>
    <w:autoRedefine/>
    <w:uiPriority w:val="39"/>
    <w:semiHidden/>
    <w:unhideWhenUsed/>
    <w:rsid w:val="00304C90"/>
    <w:pPr>
      <w:spacing w:after="100"/>
      <w:ind w:left="1540"/>
    </w:pPr>
  </w:style>
  <w:style w:type="paragraph" w:styleId="TJ9">
    <w:name w:val="toc 9"/>
    <w:basedOn w:val="Norml"/>
    <w:next w:val="Norml"/>
    <w:autoRedefine/>
    <w:uiPriority w:val="39"/>
    <w:semiHidden/>
    <w:unhideWhenUsed/>
    <w:rsid w:val="00304C90"/>
    <w:pPr>
      <w:spacing w:after="100"/>
      <w:ind w:left="1760"/>
    </w:pPr>
  </w:style>
  <w:style w:type="paragraph" w:styleId="Kpalrs">
    <w:name w:val="caption"/>
    <w:basedOn w:val="Norml"/>
    <w:next w:val="Norml"/>
    <w:uiPriority w:val="35"/>
    <w:semiHidden/>
    <w:unhideWhenUsed/>
    <w:qFormat/>
    <w:rsid w:val="006329F8"/>
    <w:pPr>
      <w:spacing w:line="240" w:lineRule="auto"/>
    </w:pPr>
    <w:rPr>
      <w:b/>
      <w:bCs/>
      <w:color w:val="2DA2BF" w:themeColor="accent1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1327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1327D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51327D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4C3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3F30"/>
  </w:style>
  <w:style w:type="paragraph" w:styleId="llb">
    <w:name w:val="footer"/>
    <w:basedOn w:val="Norml"/>
    <w:link w:val="llbChar"/>
    <w:uiPriority w:val="99"/>
    <w:unhideWhenUsed/>
    <w:rsid w:val="004C3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3F30"/>
  </w:style>
  <w:style w:type="character" w:styleId="Jegyzethivatkozs">
    <w:name w:val="annotation reference"/>
    <w:basedOn w:val="Bekezdsalapbettpusa"/>
    <w:uiPriority w:val="99"/>
    <w:semiHidden/>
    <w:unhideWhenUsed/>
    <w:rsid w:val="00E57A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57AB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57AB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57A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57AB4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7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4\1038\QuickStyles\Default.dotx" TargetMode="Externa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D71600"/>
      </a:hlink>
      <a:folHlink>
        <a:srgbClr val="00AFE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8100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8FA8B-A387-49F8-8EE1-169A71E5E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Default</Template>
  <TotalTime>0</TotalTime>
  <Pages>1</Pages>
  <Words>103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Bálint</dc:creator>
  <cp:lastModifiedBy>Czimbalmos Levente</cp:lastModifiedBy>
  <cp:revision>2</cp:revision>
  <cp:lastPrinted>2014-07-30T07:39:00Z</cp:lastPrinted>
  <dcterms:created xsi:type="dcterms:W3CDTF">2014-12-01T15:46:00Z</dcterms:created>
  <dcterms:modified xsi:type="dcterms:W3CDTF">2014-12-01T15:46:00Z</dcterms:modified>
</cp:coreProperties>
</file>